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8"/>
      </w:tblGrid>
      <w:tr w:rsidR="00380245" w:rsidRPr="00380245" w:rsidTr="00380245">
        <w:trPr>
          <w:jc w:val="right"/>
        </w:trPr>
        <w:tc>
          <w:tcPr>
            <w:tcW w:w="3758" w:type="dxa"/>
          </w:tcPr>
          <w:p w:rsidR="00380245" w:rsidRPr="00380245" w:rsidRDefault="00380245" w:rsidP="00380245">
            <w:pPr>
              <w:tabs>
                <w:tab w:val="left" w:pos="6096"/>
              </w:tabs>
              <w:spacing w:line="276" w:lineRule="auto"/>
              <w:rPr>
                <w:szCs w:val="28"/>
              </w:rPr>
            </w:pPr>
            <w:r w:rsidRPr="00380245">
              <w:rPr>
                <w:szCs w:val="28"/>
              </w:rPr>
              <w:t>Приложение 3</w:t>
            </w:r>
          </w:p>
          <w:p w:rsidR="00380245" w:rsidRPr="00380245" w:rsidRDefault="00380245" w:rsidP="00A93398">
            <w:pPr>
              <w:tabs>
                <w:tab w:val="left" w:pos="6096"/>
              </w:tabs>
              <w:spacing w:after="120" w:line="276" w:lineRule="auto"/>
              <w:rPr>
                <w:szCs w:val="28"/>
              </w:rPr>
            </w:pPr>
            <w:r w:rsidRPr="00380245">
              <w:rPr>
                <w:szCs w:val="28"/>
              </w:rPr>
              <w:t xml:space="preserve">к решению Совета депутатов                         города Новосибирска                                                                                          от </w:t>
            </w:r>
            <w:r w:rsidR="00A93398">
              <w:rPr>
                <w:szCs w:val="28"/>
              </w:rPr>
              <w:t xml:space="preserve">23.12.2019 </w:t>
            </w:r>
            <w:r w:rsidRPr="00380245">
              <w:rPr>
                <w:szCs w:val="28"/>
              </w:rPr>
              <w:t xml:space="preserve">№ </w:t>
            </w:r>
            <w:r w:rsidR="00A93398">
              <w:rPr>
                <w:szCs w:val="28"/>
              </w:rPr>
              <w:t>902</w:t>
            </w:r>
            <w:bookmarkStart w:id="0" w:name="_GoBack"/>
            <w:bookmarkEnd w:id="0"/>
          </w:p>
        </w:tc>
      </w:tr>
    </w:tbl>
    <w:p w:rsidR="00D33FDB" w:rsidRDefault="00380245" w:rsidP="00380245">
      <w:pPr>
        <w:tabs>
          <w:tab w:val="left" w:pos="6096"/>
        </w:tabs>
        <w:ind w:left="-284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</w:t>
      </w:r>
    </w:p>
    <w:p w:rsidR="008A3284" w:rsidRPr="006B75E7" w:rsidRDefault="008A3284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B75E7" w:rsidRPr="006B75E7" w:rsidRDefault="006B75E7" w:rsidP="006B75E7">
      <w:pPr>
        <w:autoSpaceDE w:val="0"/>
        <w:autoSpaceDN w:val="0"/>
        <w:adjustRightInd w:val="0"/>
        <w:jc w:val="center"/>
        <w:rPr>
          <w:b/>
        </w:rPr>
      </w:pPr>
      <w:r w:rsidRPr="006B75E7">
        <w:rPr>
          <w:b/>
        </w:rPr>
        <w:t>ПЕРЕЧЕНЬ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дефицита бюджета города</w:t>
      </w:r>
      <w:r w:rsidR="000D7C6B">
        <w:t xml:space="preserve"> Новосибирска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073" w:type="dxa"/>
        <w:tblInd w:w="-18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5"/>
        <w:gridCol w:w="6648"/>
      </w:tblGrid>
      <w:tr w:rsidR="006B75E7" w:rsidRPr="006B75E7" w:rsidTr="006B75E7">
        <w:trPr>
          <w:trHeight w:val="19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bCs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главного администратора,</w:t>
            </w:r>
          </w:p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классификации</w:t>
            </w:r>
            <w:r w:rsidRPr="006B75E7">
              <w:rPr>
                <w:rFonts w:ascii="Times New Roman" w:hAnsi="Times New Roman"/>
                <w:b w:val="0"/>
                <w:bCs w:val="0"/>
                <w:i w:val="0"/>
              </w:rPr>
              <w:t xml:space="preserve"> источников финансирования дефицита бюджета города</w:t>
            </w:r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rFonts w:eastAsia="Arial Unicode MS"/>
                <w:bCs/>
                <w:szCs w:val="28"/>
              </w:rPr>
            </w:pPr>
            <w:r w:rsidRPr="006B75E7">
              <w:rPr>
                <w:bCs/>
                <w:szCs w:val="28"/>
              </w:rPr>
              <w:t>Наименование главного администратора источников финансирования дефицита бюджета города и вида источников финансирования дефицита бюджета города</w:t>
            </w:r>
          </w:p>
        </w:tc>
      </w:tr>
    </w:tbl>
    <w:p w:rsidR="006B75E7" w:rsidRPr="006B75E7" w:rsidRDefault="006B75E7" w:rsidP="006B75E7">
      <w:pPr>
        <w:rPr>
          <w:sz w:val="2"/>
          <w:szCs w:val="2"/>
        </w:rPr>
      </w:pPr>
    </w:p>
    <w:tbl>
      <w:tblPr>
        <w:tblW w:w="10070" w:type="dxa"/>
        <w:tblInd w:w="-1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2885"/>
        <w:gridCol w:w="6635"/>
      </w:tblGrid>
      <w:tr w:rsidR="006B75E7" w:rsidRPr="006B75E7" w:rsidTr="006B75E7">
        <w:trPr>
          <w:trHeight w:val="322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3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департамент земельных и имущественных отношений мэрии города Новосибирска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01 06 01 00 04 0000 630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Размещение муниципальных ценных бумаг городских округов, номинальная стоимость которых указана в валюте Российской Федерации 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3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FA0B99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Получение кредитов </w:t>
            </w:r>
            <w:r w:rsidR="00FA0B99">
              <w:rPr>
                <w:rFonts w:ascii="Times New Roman" w:hAnsi="Times New Roman"/>
                <w:sz w:val="28"/>
                <w:szCs w:val="28"/>
              </w:rPr>
              <w:t>из</w:t>
            </w:r>
            <w:r w:rsidRPr="00AD592D">
              <w:rPr>
                <w:rFonts w:ascii="Times New Roman" w:hAnsi="Times New Roman"/>
                <w:sz w:val="28"/>
                <w:szCs w:val="28"/>
              </w:rPr>
              <w:t xml:space="preserve">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94403E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6B75E7" w:rsidRDefault="006B75E7" w:rsidP="00FA0B9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бюджетами городских округов кредитов </w:t>
            </w:r>
            <w:r w:rsidR="00FA0B9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</w:tr>
      <w:tr w:rsidR="006B75E7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lastRenderedPageBreak/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Уменьшение прочих остатков денежных средств  бюджетов городских округов</w:t>
            </w:r>
          </w:p>
        </w:tc>
      </w:tr>
      <w:tr w:rsidR="00402FCE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9440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01 06 10 02 04 0000 550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02FCE" w:rsidRPr="00AD592D" w:rsidRDefault="00402FCE" w:rsidP="00402FCE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242572">
              <w:rPr>
                <w:bCs/>
                <w:szCs w:val="28"/>
              </w:rPr>
              <w:t>Увеличение 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6B75E7" w:rsidRPr="002942DC" w:rsidRDefault="006B75E7" w:rsidP="00D4121F">
      <w:pPr>
        <w:ind w:firstLine="851"/>
        <w:jc w:val="both"/>
        <w:rPr>
          <w:szCs w:val="28"/>
        </w:rPr>
      </w:pPr>
    </w:p>
    <w:p w:rsidR="006B5024" w:rsidRDefault="006B5024" w:rsidP="00D4121F">
      <w:pPr>
        <w:ind w:firstLine="851"/>
        <w:jc w:val="both"/>
        <w:rPr>
          <w:szCs w:val="28"/>
        </w:rPr>
      </w:pPr>
    </w:p>
    <w:p w:rsidR="00FA1F9F" w:rsidRPr="002942DC" w:rsidRDefault="00B4298E" w:rsidP="00B4298E">
      <w:pPr>
        <w:ind w:firstLine="851"/>
        <w:jc w:val="center"/>
        <w:rPr>
          <w:szCs w:val="28"/>
        </w:rPr>
      </w:pPr>
      <w:r>
        <w:rPr>
          <w:szCs w:val="28"/>
        </w:rPr>
        <w:t>________________</w:t>
      </w:r>
    </w:p>
    <w:sectPr w:rsidR="00FA1F9F" w:rsidRPr="002942DC" w:rsidSect="00F224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567" w:bottom="851" w:left="1418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34A" w:rsidRDefault="0062734A" w:rsidP="00F224F8">
      <w:r>
        <w:separator/>
      </w:r>
    </w:p>
  </w:endnote>
  <w:endnote w:type="continuationSeparator" w:id="0">
    <w:p w:rsidR="0062734A" w:rsidRDefault="0062734A" w:rsidP="00F22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4F8" w:rsidRDefault="00F224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4F8" w:rsidRDefault="00F224F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4F8" w:rsidRDefault="00F224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34A" w:rsidRDefault="0062734A" w:rsidP="00F224F8">
      <w:r>
        <w:separator/>
      </w:r>
    </w:p>
  </w:footnote>
  <w:footnote w:type="continuationSeparator" w:id="0">
    <w:p w:rsidR="0062734A" w:rsidRDefault="0062734A" w:rsidP="00F22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4F8" w:rsidRDefault="00F224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0201844"/>
      <w:docPartObj>
        <w:docPartGallery w:val="Page Numbers (Top of Page)"/>
        <w:docPartUnique/>
      </w:docPartObj>
    </w:sdtPr>
    <w:sdtEndPr/>
    <w:sdtContent>
      <w:p w:rsidR="00F224F8" w:rsidRDefault="00F224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398">
          <w:rPr>
            <w:noProof/>
          </w:rPr>
          <w:t>2</w:t>
        </w:r>
        <w:r>
          <w:fldChar w:fldCharType="end"/>
        </w:r>
      </w:p>
    </w:sdtContent>
  </w:sdt>
  <w:p w:rsidR="00F224F8" w:rsidRDefault="00F224F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4F8" w:rsidRDefault="00F224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7177B"/>
    <w:multiLevelType w:val="multilevel"/>
    <w:tmpl w:val="5046ED6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320A78C3"/>
    <w:multiLevelType w:val="hybridMultilevel"/>
    <w:tmpl w:val="3B52476C"/>
    <w:lvl w:ilvl="0" w:tplc="C088B3BA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16539A"/>
    <w:multiLevelType w:val="multilevel"/>
    <w:tmpl w:val="293A23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 w15:restartNumberingAfterBreak="0">
    <w:nsid w:val="3EBB447C"/>
    <w:multiLevelType w:val="singleLevel"/>
    <w:tmpl w:val="180CCB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6E457A1"/>
    <w:multiLevelType w:val="hybridMultilevel"/>
    <w:tmpl w:val="4CC69F9E"/>
    <w:lvl w:ilvl="0" w:tplc="6FE62B44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46E86594"/>
    <w:multiLevelType w:val="singleLevel"/>
    <w:tmpl w:val="575253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 w15:restartNumberingAfterBreak="0">
    <w:nsid w:val="48675A3A"/>
    <w:multiLevelType w:val="hybridMultilevel"/>
    <w:tmpl w:val="10665F12"/>
    <w:lvl w:ilvl="0" w:tplc="1CCC37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4051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6EB4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29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1B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BE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2B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E7C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53938"/>
    <w:multiLevelType w:val="hybridMultilevel"/>
    <w:tmpl w:val="29C25F04"/>
    <w:lvl w:ilvl="0" w:tplc="8474D898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55B97043"/>
    <w:multiLevelType w:val="hybridMultilevel"/>
    <w:tmpl w:val="2A70889E"/>
    <w:lvl w:ilvl="0" w:tplc="ACAE3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5349CD"/>
    <w:multiLevelType w:val="multilevel"/>
    <w:tmpl w:val="1062DD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62900A6D"/>
    <w:multiLevelType w:val="hybridMultilevel"/>
    <w:tmpl w:val="C46AB8AE"/>
    <w:lvl w:ilvl="0" w:tplc="EBD00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C98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105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A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7B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DA5C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925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A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F8E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695928"/>
    <w:multiLevelType w:val="singleLevel"/>
    <w:tmpl w:val="1D82712A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 w15:restartNumberingAfterBreak="0">
    <w:nsid w:val="6D290F9C"/>
    <w:multiLevelType w:val="multilevel"/>
    <w:tmpl w:val="00B2E9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6D396A70"/>
    <w:multiLevelType w:val="multilevel"/>
    <w:tmpl w:val="365A783A"/>
    <w:lvl w:ilvl="0">
      <w:start w:val="1"/>
      <w:numFmt w:val="decimal"/>
      <w:lvlText w:val="%1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6E3D69A6"/>
    <w:multiLevelType w:val="hybridMultilevel"/>
    <w:tmpl w:val="26AAB7C2"/>
    <w:lvl w:ilvl="0" w:tplc="CBDAEF6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772509B3"/>
    <w:multiLevelType w:val="hybridMultilevel"/>
    <w:tmpl w:val="BD5046B0"/>
    <w:lvl w:ilvl="0" w:tplc="ECFE66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92F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E9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01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CED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96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DE4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E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E61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E46F2"/>
    <w:multiLevelType w:val="multilevel"/>
    <w:tmpl w:val="3B5247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16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3A1"/>
    <w:rsid w:val="00054C9F"/>
    <w:rsid w:val="00060A87"/>
    <w:rsid w:val="000B5ED1"/>
    <w:rsid w:val="000D632B"/>
    <w:rsid w:val="000D7C6B"/>
    <w:rsid w:val="000E3B86"/>
    <w:rsid w:val="000E51BF"/>
    <w:rsid w:val="000F77AA"/>
    <w:rsid w:val="00102456"/>
    <w:rsid w:val="00112EE0"/>
    <w:rsid w:val="0011725E"/>
    <w:rsid w:val="00127CB6"/>
    <w:rsid w:val="00130085"/>
    <w:rsid w:val="001372E7"/>
    <w:rsid w:val="0018552C"/>
    <w:rsid w:val="001B75B6"/>
    <w:rsid w:val="001C48BC"/>
    <w:rsid w:val="001D3FFE"/>
    <w:rsid w:val="001D44DD"/>
    <w:rsid w:val="001D5939"/>
    <w:rsid w:val="001F62BC"/>
    <w:rsid w:val="00202392"/>
    <w:rsid w:val="00206B31"/>
    <w:rsid w:val="0021008D"/>
    <w:rsid w:val="002314D2"/>
    <w:rsid w:val="00242572"/>
    <w:rsid w:val="002942DC"/>
    <w:rsid w:val="002A2638"/>
    <w:rsid w:val="002C22CA"/>
    <w:rsid w:val="002C325E"/>
    <w:rsid w:val="002D5408"/>
    <w:rsid w:val="002D6A05"/>
    <w:rsid w:val="002E68CE"/>
    <w:rsid w:val="00325520"/>
    <w:rsid w:val="00331EB9"/>
    <w:rsid w:val="0035587D"/>
    <w:rsid w:val="00357B1B"/>
    <w:rsid w:val="00380245"/>
    <w:rsid w:val="00383635"/>
    <w:rsid w:val="003E5911"/>
    <w:rsid w:val="003F0361"/>
    <w:rsid w:val="00402FCE"/>
    <w:rsid w:val="00413B6D"/>
    <w:rsid w:val="00420873"/>
    <w:rsid w:val="00427432"/>
    <w:rsid w:val="004353FD"/>
    <w:rsid w:val="004534C6"/>
    <w:rsid w:val="00454EAB"/>
    <w:rsid w:val="00485B81"/>
    <w:rsid w:val="00486340"/>
    <w:rsid w:val="0049380E"/>
    <w:rsid w:val="004A62FD"/>
    <w:rsid w:val="004B5D9F"/>
    <w:rsid w:val="004C2770"/>
    <w:rsid w:val="00570B08"/>
    <w:rsid w:val="00583D1D"/>
    <w:rsid w:val="005C307B"/>
    <w:rsid w:val="005C380B"/>
    <w:rsid w:val="005E0657"/>
    <w:rsid w:val="00604DC3"/>
    <w:rsid w:val="00612B7C"/>
    <w:rsid w:val="00625762"/>
    <w:rsid w:val="0062734A"/>
    <w:rsid w:val="00627CE0"/>
    <w:rsid w:val="0063696B"/>
    <w:rsid w:val="00645C4C"/>
    <w:rsid w:val="0066500F"/>
    <w:rsid w:val="006B5024"/>
    <w:rsid w:val="006B6C32"/>
    <w:rsid w:val="006B75E7"/>
    <w:rsid w:val="006D18EE"/>
    <w:rsid w:val="006E0F6E"/>
    <w:rsid w:val="006E55A8"/>
    <w:rsid w:val="006F5F3A"/>
    <w:rsid w:val="006F6B94"/>
    <w:rsid w:val="007067A3"/>
    <w:rsid w:val="0071669F"/>
    <w:rsid w:val="00732441"/>
    <w:rsid w:val="00736AC4"/>
    <w:rsid w:val="00745A41"/>
    <w:rsid w:val="0075197D"/>
    <w:rsid w:val="007743E1"/>
    <w:rsid w:val="0079131E"/>
    <w:rsid w:val="00792908"/>
    <w:rsid w:val="00793882"/>
    <w:rsid w:val="00795A9B"/>
    <w:rsid w:val="007A5406"/>
    <w:rsid w:val="007A64E3"/>
    <w:rsid w:val="007B35FC"/>
    <w:rsid w:val="007D61C8"/>
    <w:rsid w:val="007D7306"/>
    <w:rsid w:val="007F60FE"/>
    <w:rsid w:val="00803127"/>
    <w:rsid w:val="008122CB"/>
    <w:rsid w:val="008135D9"/>
    <w:rsid w:val="00825EF4"/>
    <w:rsid w:val="00836933"/>
    <w:rsid w:val="00837E57"/>
    <w:rsid w:val="00837FF7"/>
    <w:rsid w:val="00840D20"/>
    <w:rsid w:val="00861886"/>
    <w:rsid w:val="00861C98"/>
    <w:rsid w:val="0086315C"/>
    <w:rsid w:val="008779EE"/>
    <w:rsid w:val="00883875"/>
    <w:rsid w:val="008A3284"/>
    <w:rsid w:val="008C0269"/>
    <w:rsid w:val="008C25D3"/>
    <w:rsid w:val="008C4F73"/>
    <w:rsid w:val="008E089E"/>
    <w:rsid w:val="008E7EA4"/>
    <w:rsid w:val="008F5E1A"/>
    <w:rsid w:val="00911E29"/>
    <w:rsid w:val="009334D8"/>
    <w:rsid w:val="0094403E"/>
    <w:rsid w:val="009476DA"/>
    <w:rsid w:val="009C19EE"/>
    <w:rsid w:val="009D4FB8"/>
    <w:rsid w:val="009E134C"/>
    <w:rsid w:val="009E3E98"/>
    <w:rsid w:val="009F2A3C"/>
    <w:rsid w:val="00A03582"/>
    <w:rsid w:val="00A053A1"/>
    <w:rsid w:val="00A101E3"/>
    <w:rsid w:val="00A24ABD"/>
    <w:rsid w:val="00A417EC"/>
    <w:rsid w:val="00A42B02"/>
    <w:rsid w:val="00A5026F"/>
    <w:rsid w:val="00A55A65"/>
    <w:rsid w:val="00A610AD"/>
    <w:rsid w:val="00A75B63"/>
    <w:rsid w:val="00A93398"/>
    <w:rsid w:val="00A94A3F"/>
    <w:rsid w:val="00AD3906"/>
    <w:rsid w:val="00AD592D"/>
    <w:rsid w:val="00AD7731"/>
    <w:rsid w:val="00AE1017"/>
    <w:rsid w:val="00AE3986"/>
    <w:rsid w:val="00AE7AAD"/>
    <w:rsid w:val="00AF6857"/>
    <w:rsid w:val="00B14510"/>
    <w:rsid w:val="00B23D50"/>
    <w:rsid w:val="00B30BD9"/>
    <w:rsid w:val="00B4288D"/>
    <w:rsid w:val="00B4298E"/>
    <w:rsid w:val="00B86C2D"/>
    <w:rsid w:val="00B91429"/>
    <w:rsid w:val="00BA24E9"/>
    <w:rsid w:val="00BA485C"/>
    <w:rsid w:val="00BA4DC0"/>
    <w:rsid w:val="00BB1D7C"/>
    <w:rsid w:val="00BB1FAB"/>
    <w:rsid w:val="00BB7DEC"/>
    <w:rsid w:val="00BC1300"/>
    <w:rsid w:val="00BC575E"/>
    <w:rsid w:val="00BD35FC"/>
    <w:rsid w:val="00BD5D89"/>
    <w:rsid w:val="00BD657C"/>
    <w:rsid w:val="00BE37A2"/>
    <w:rsid w:val="00C04524"/>
    <w:rsid w:val="00C071F2"/>
    <w:rsid w:val="00C176CB"/>
    <w:rsid w:val="00C2010B"/>
    <w:rsid w:val="00C36279"/>
    <w:rsid w:val="00C43762"/>
    <w:rsid w:val="00C66382"/>
    <w:rsid w:val="00C7768F"/>
    <w:rsid w:val="00C908D8"/>
    <w:rsid w:val="00C95F73"/>
    <w:rsid w:val="00CA29D8"/>
    <w:rsid w:val="00CD45D9"/>
    <w:rsid w:val="00D004AB"/>
    <w:rsid w:val="00D070E1"/>
    <w:rsid w:val="00D074B7"/>
    <w:rsid w:val="00D07964"/>
    <w:rsid w:val="00D10E8C"/>
    <w:rsid w:val="00D15B87"/>
    <w:rsid w:val="00D2708D"/>
    <w:rsid w:val="00D32F1C"/>
    <w:rsid w:val="00D33FDB"/>
    <w:rsid w:val="00D3450C"/>
    <w:rsid w:val="00D4121F"/>
    <w:rsid w:val="00D60BC7"/>
    <w:rsid w:val="00D74FDC"/>
    <w:rsid w:val="00D76D79"/>
    <w:rsid w:val="00D8242C"/>
    <w:rsid w:val="00D900BD"/>
    <w:rsid w:val="00D91BA1"/>
    <w:rsid w:val="00D93B33"/>
    <w:rsid w:val="00D97E21"/>
    <w:rsid w:val="00DB32A7"/>
    <w:rsid w:val="00DF25D8"/>
    <w:rsid w:val="00DF48D2"/>
    <w:rsid w:val="00E04921"/>
    <w:rsid w:val="00E1352F"/>
    <w:rsid w:val="00E403BE"/>
    <w:rsid w:val="00E7347F"/>
    <w:rsid w:val="00E86D7F"/>
    <w:rsid w:val="00E91598"/>
    <w:rsid w:val="00E93091"/>
    <w:rsid w:val="00EA74B1"/>
    <w:rsid w:val="00EB7667"/>
    <w:rsid w:val="00EC76C9"/>
    <w:rsid w:val="00ED6AB9"/>
    <w:rsid w:val="00EE4E0C"/>
    <w:rsid w:val="00EF318F"/>
    <w:rsid w:val="00EF6DD8"/>
    <w:rsid w:val="00F0419E"/>
    <w:rsid w:val="00F20332"/>
    <w:rsid w:val="00F224F8"/>
    <w:rsid w:val="00F3329B"/>
    <w:rsid w:val="00F63312"/>
    <w:rsid w:val="00F7583C"/>
    <w:rsid w:val="00F82836"/>
    <w:rsid w:val="00F9000D"/>
    <w:rsid w:val="00F962BC"/>
    <w:rsid w:val="00FA0B99"/>
    <w:rsid w:val="00FA1F9F"/>
    <w:rsid w:val="00FC3111"/>
    <w:rsid w:val="00FC4482"/>
    <w:rsid w:val="00FD720B"/>
    <w:rsid w:val="00FF22E6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3DB50F"/>
  <w15:docId w15:val="{F6930ACE-4389-4B3E-8F71-3C207DE7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link w:val="a9"/>
    <w:uiPriority w:val="99"/>
    <w:unhideWhenUsed/>
    <w:rsid w:val="00F224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24F8"/>
    <w:rPr>
      <w:sz w:val="28"/>
    </w:rPr>
  </w:style>
  <w:style w:type="table" w:styleId="aa">
    <w:name w:val="Table Grid"/>
    <w:basedOn w:val="a1"/>
    <w:uiPriority w:val="59"/>
    <w:rsid w:val="00380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rlovaL\Application%20Data\Microsoft\&#1064;&#1072;&#1073;&#1083;&#1086;&#1085;&#1099;\&#1041;&#1051;&#1040;&#1053;&#1050;%20&#1059;&#1060;%20&#1080;%20&#1053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6KDV5W64NSFS-550-8736</_dlc_DocId>
    <_dlc_DocIdUrl xmlns="746016b1-ecc9-410e-95eb-a13f7eb3881b">
      <Url>http://port.admnsk.ru/sites/main/sovet/_layouts/DocIdRedir.aspx?ID=6KDV5W64NSFS-550-8736</Url>
      <Description>6KDV5W64NSFS-550-8736</Description>
    </_dlc_DocIdUrl>
  </documentManagement>
</p:properties>
</file>

<file path=customXml/itemProps1.xml><?xml version="1.0" encoding="utf-8"?>
<ds:datastoreItem xmlns:ds="http://schemas.openxmlformats.org/officeDocument/2006/customXml" ds:itemID="{B9EC032F-9E64-4429-B640-2CE556D99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30288E-CA1D-4071-9AF9-9706DB47F0A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BDCEEF3-6A3B-4E81-9DD8-DEA98BB0DA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66E23-0374-4E59-9559-C284D0DFDB4F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УФ и НП</Template>
  <TotalTime>1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		|					|</vt:lpstr>
    </vt:vector>
  </TitlesOfParts>
  <Company>УФиНП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		|					|</dc:title>
  <dc:creator>Орлова Л А</dc:creator>
  <cp:lastModifiedBy>Москалева Ольга Витальевна</cp:lastModifiedBy>
  <cp:revision>3</cp:revision>
  <cp:lastPrinted>2019-12-20T03:58:00Z</cp:lastPrinted>
  <dcterms:created xsi:type="dcterms:W3CDTF">2019-12-20T03:53:00Z</dcterms:created>
  <dcterms:modified xsi:type="dcterms:W3CDTF">2019-12-20T03:58:00Z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fb07bd65-95b9-4351-a049-c294be579f68</vt:lpwstr>
  </property>
</Properties>
</file>